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EBD" w:rsidRDefault="00291EBD" w:rsidP="00291E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TOLLER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91EBD" w:rsidRDefault="00291EBD" w:rsidP="00291E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Lensham</w:t>
      </w:r>
      <w:proofErr w:type="spellEnd"/>
      <w:r>
        <w:rPr>
          <w:rFonts w:ascii="Times New Roman" w:hAnsi="Times New Roman" w:cs="Times New Roman"/>
        </w:rPr>
        <w:t>, Kent.</w:t>
      </w:r>
    </w:p>
    <w:p w:rsidR="00291EBD" w:rsidRDefault="00291EBD" w:rsidP="00291EBD">
      <w:pPr>
        <w:rPr>
          <w:rFonts w:ascii="Times New Roman" w:hAnsi="Times New Roman" w:cs="Times New Roman"/>
        </w:rPr>
      </w:pPr>
    </w:p>
    <w:p w:rsidR="00291EBD" w:rsidRDefault="00291EBD" w:rsidP="00291EBD">
      <w:pPr>
        <w:rPr>
          <w:rFonts w:ascii="Times New Roman" w:hAnsi="Times New Roman" w:cs="Times New Roman"/>
        </w:rPr>
      </w:pPr>
    </w:p>
    <w:p w:rsidR="00291EBD" w:rsidRDefault="00291EBD" w:rsidP="00291E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= Thomas Grey of Westerham, Kent(q.v.).</w:t>
      </w:r>
    </w:p>
    <w:p w:rsidR="00291EBD" w:rsidRDefault="00291EBD" w:rsidP="00291E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91EBD" w:rsidRDefault="00291EBD" w:rsidP="00291EBD">
      <w:pPr>
        <w:rPr>
          <w:rFonts w:ascii="Times New Roman" w:hAnsi="Times New Roman" w:cs="Times New Roman"/>
        </w:rPr>
      </w:pPr>
    </w:p>
    <w:p w:rsidR="00291EBD" w:rsidRDefault="00291EBD" w:rsidP="00291E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= Unknown Toller of </w:t>
      </w:r>
      <w:proofErr w:type="spellStart"/>
      <w:r>
        <w:rPr>
          <w:rFonts w:ascii="Times New Roman" w:hAnsi="Times New Roman" w:cs="Times New Roman"/>
        </w:rPr>
        <w:t>Lensham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291EBD" w:rsidRDefault="00291EBD" w:rsidP="00291EBD">
      <w:pPr>
        <w:rPr>
          <w:rFonts w:ascii="Times New Roman" w:hAnsi="Times New Roman" w:cs="Times New Roman"/>
        </w:rPr>
      </w:pPr>
    </w:p>
    <w:p w:rsidR="00291EBD" w:rsidRDefault="00291EBD" w:rsidP="00291EBD">
      <w:pPr>
        <w:rPr>
          <w:rFonts w:ascii="Times New Roman" w:hAnsi="Times New Roman" w:cs="Times New Roman"/>
        </w:rPr>
      </w:pPr>
    </w:p>
    <w:p w:rsidR="00291EBD" w:rsidRDefault="00291EBD" w:rsidP="00291E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Holt of London, grocer(q.v.), brought a plaint of debt against them</w:t>
      </w:r>
    </w:p>
    <w:p w:rsidR="00291EBD" w:rsidRDefault="00291EBD" w:rsidP="00291E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Herde</w:t>
      </w:r>
      <w:proofErr w:type="spellEnd"/>
      <w:r>
        <w:rPr>
          <w:rFonts w:ascii="Times New Roman" w:hAnsi="Times New Roman" w:cs="Times New Roman"/>
        </w:rPr>
        <w:t xml:space="preserve"> of Westerham(q.v.), as the executors of Thomas Grey of</w:t>
      </w:r>
    </w:p>
    <w:p w:rsidR="00291EBD" w:rsidRDefault="00291EBD" w:rsidP="00291E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Westerham(q.v.),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Thomas a Dore of Westerham(q.v.).  (ibid.)</w:t>
      </w:r>
    </w:p>
    <w:p w:rsidR="00291EBD" w:rsidRDefault="00291EBD" w:rsidP="00291EBD">
      <w:pPr>
        <w:rPr>
          <w:rFonts w:ascii="Times New Roman" w:hAnsi="Times New Roman" w:cs="Times New Roman"/>
        </w:rPr>
      </w:pPr>
    </w:p>
    <w:p w:rsidR="00291EBD" w:rsidRDefault="00291EBD" w:rsidP="00291EBD">
      <w:pPr>
        <w:rPr>
          <w:rFonts w:ascii="Times New Roman" w:hAnsi="Times New Roman" w:cs="Times New Roman"/>
        </w:rPr>
      </w:pPr>
    </w:p>
    <w:p w:rsidR="00291EBD" w:rsidRPr="00701128" w:rsidRDefault="00291EBD" w:rsidP="00291E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February 2018</w:t>
      </w:r>
    </w:p>
    <w:p w:rsidR="006B2F86" w:rsidRPr="00E71FC3" w:rsidRDefault="00291E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EBD" w:rsidRDefault="00291EBD" w:rsidP="00E71FC3">
      <w:r>
        <w:separator/>
      </w:r>
    </w:p>
  </w:endnote>
  <w:endnote w:type="continuationSeparator" w:id="0">
    <w:p w:rsidR="00291EBD" w:rsidRDefault="00291EB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EBD" w:rsidRDefault="00291EBD" w:rsidP="00E71FC3">
      <w:r>
        <w:separator/>
      </w:r>
    </w:p>
  </w:footnote>
  <w:footnote w:type="continuationSeparator" w:id="0">
    <w:p w:rsidR="00291EBD" w:rsidRDefault="00291EB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EBD"/>
    <w:rsid w:val="001A7C09"/>
    <w:rsid w:val="00291EB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822529-3DD2-4B13-820E-301EDD08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EB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91E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2018-02-06T19:18:00Z</dcterms:created>
  <dcterms:modified xsi:type="dcterms:W3CDTF">2018-02-06T19:18:00Z</dcterms:modified>
</cp:coreProperties>
</file>